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6C9" w:rsidRDefault="007366A2" w:rsidP="00E9568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1F76F65" wp14:editId="1C794A4A">
                <wp:simplePos x="0" y="0"/>
                <wp:positionH relativeFrom="margin">
                  <wp:posOffset>408066</wp:posOffset>
                </wp:positionH>
                <wp:positionV relativeFrom="paragraph">
                  <wp:posOffset>-11661</wp:posOffset>
                </wp:positionV>
                <wp:extent cx="5889625" cy="2719449"/>
                <wp:effectExtent l="0" t="0" r="15875" b="508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9625" cy="27194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12DEC" w:rsidRPr="00FE7C4A" w:rsidRDefault="00512DEC" w:rsidP="00512DEC">
                            <w:pP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</w:pPr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Документация по планировки территории (проект планировки территории, проект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 xml:space="preserve"> </w:t>
                            </w:r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межеван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 xml:space="preserve">ия территории в составе проекта </w:t>
                            </w:r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 xml:space="preserve">планировки территории) линейного объекта: "ПАО «НЛМК». </w:t>
                            </w:r>
                            <w:proofErr w:type="spellStart"/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ЦЭлС</w:t>
                            </w:r>
                            <w:proofErr w:type="spellEnd"/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. Строительство кабельной линии 110кВ РП-1–ГПП-7"</w:t>
                            </w:r>
                          </w:p>
                          <w:p w:rsidR="008F0C43" w:rsidRPr="00AF49BB" w:rsidRDefault="008F0C43" w:rsidP="00AF49B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2.15pt;margin-top:-.9pt;width:463.75pt;height:214.15pt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yV8rQIAAKo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" filled="f" stroked="f">
                <v:textbox inset="0,0,0,0">
                  <w:txbxContent>
                    <w:p w:rsidR="00512DEC" w:rsidRPr="00FE7C4A" w:rsidRDefault="00512DEC" w:rsidP="00512DEC">
                      <w:pPr>
                        <w:rPr>
                          <w:rFonts w:ascii="Arial" w:hAnsi="Arial" w:cs="Arial"/>
                          <w:b/>
                          <w:sz w:val="40"/>
                        </w:rPr>
                      </w:pPr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>Документация по планировки территории (проект планировки территории, проект</w:t>
                      </w:r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 xml:space="preserve"> </w:t>
                      </w:r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>межеван</w:t>
                      </w:r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 xml:space="preserve">ия территории в составе проекта </w:t>
                      </w:r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 xml:space="preserve">планировки территории) линейного объекта: "ПАО «НЛМК». </w:t>
                      </w:r>
                      <w:proofErr w:type="spellStart"/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>ЦЭлС</w:t>
                      </w:r>
                      <w:proofErr w:type="spellEnd"/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>. Строительство кабельной линии 110кВ РП-1–ГПП-7"</w:t>
                      </w:r>
                    </w:p>
                    <w:p w:rsidR="008F0C43" w:rsidRPr="00AF49BB" w:rsidRDefault="008F0C43" w:rsidP="00AF49BB"/>
                  </w:txbxContent>
                </v:textbox>
                <w10:wrap anchorx="margin"/>
              </v:shape>
            </w:pict>
          </mc:Fallback>
        </mc:AlternateContent>
      </w:r>
      <w:r w:rsidR="0011363D">
        <w:rPr>
          <w:noProof/>
          <w:lang w:eastAsia="ru-RU"/>
        </w:rPr>
        <w:drawing>
          <wp:anchor distT="0" distB="0" distL="114300" distR="114300" simplePos="0" relativeHeight="251659776" behindDoc="1" locked="0" layoutInCell="1" allowOverlap="1" wp14:anchorId="7423AF21" wp14:editId="18027250">
            <wp:simplePos x="0" y="0"/>
            <wp:positionH relativeFrom="column">
              <wp:posOffset>151130</wp:posOffset>
            </wp:positionH>
            <wp:positionV relativeFrom="paragraph">
              <wp:posOffset>-48260</wp:posOffset>
            </wp:positionV>
            <wp:extent cx="6150610" cy="1337310"/>
            <wp:effectExtent l="0" t="0" r="2540" b="0"/>
            <wp:wrapTight wrapText="bothSides">
              <wp:wrapPolygon edited="0">
                <wp:start x="0" y="0"/>
                <wp:lineTo x="0" y="21231"/>
                <wp:lineTo x="21542" y="21231"/>
                <wp:lineTo x="21542" y="0"/>
                <wp:lineTo x="0" y="0"/>
              </wp:wrapPolygon>
            </wp:wrapTight>
            <wp:docPr id="1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0610" cy="133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17CC" w:rsidRDefault="007517CC" w:rsidP="00E95683"/>
    <w:p w:rsidR="007517CC" w:rsidRDefault="007517CC" w:rsidP="00E95683"/>
    <w:p w:rsidR="007517CC" w:rsidRDefault="007517CC" w:rsidP="00E95683"/>
    <w:p w:rsidR="007517CC" w:rsidRDefault="007517CC" w:rsidP="00E95683"/>
    <w:p w:rsidR="007517CC" w:rsidRPr="00E95683" w:rsidRDefault="007517CC" w:rsidP="00E95683"/>
    <w:p w:rsidR="004F0FFD" w:rsidRDefault="004F0FFD" w:rsidP="00873A54">
      <w:pPr>
        <w:pStyle w:val="11"/>
      </w:pPr>
    </w:p>
    <w:p w:rsidR="008C76C9" w:rsidRDefault="008C76C9" w:rsidP="00873A54">
      <w:pPr>
        <w:pStyle w:val="11"/>
      </w:pPr>
    </w:p>
    <w:p w:rsidR="008C76C9" w:rsidRDefault="001173E1" w:rsidP="00873A54">
      <w:pPr>
        <w:pStyle w:val="11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BACC2B8" wp14:editId="1DB6C471">
                <wp:simplePos x="0" y="0"/>
                <wp:positionH relativeFrom="margin">
                  <wp:posOffset>550570</wp:posOffset>
                </wp:positionH>
                <wp:positionV relativeFrom="paragraph">
                  <wp:posOffset>840789</wp:posOffset>
                </wp:positionV>
                <wp:extent cx="5401945" cy="1987641"/>
                <wp:effectExtent l="0" t="0" r="8255" b="1270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1945" cy="198764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210D" w:rsidRPr="0090210D" w:rsidRDefault="0090210D" w:rsidP="0090210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90210D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ПО-</w:t>
                            </w:r>
                            <w:r w:rsidR="00EF38E7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024</w:t>
                            </w:r>
                            <w:r w:rsidRPr="0090210D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-</w:t>
                            </w:r>
                            <w:r w:rsidR="007517CC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2</w:t>
                            </w:r>
                            <w:r w:rsidR="00EF38E7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  <w:p w:rsidR="0090210D" w:rsidRPr="0090210D" w:rsidRDefault="0090210D" w:rsidP="0090210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F0037A" w:rsidRDefault="00F0037A" w:rsidP="00F0037A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4C424E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Раздел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1</w:t>
                            </w:r>
                            <w:r w:rsidRPr="004C424E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. П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роект планировки территории.</w:t>
                            </w:r>
                          </w:p>
                          <w:p w:rsidR="0090210D" w:rsidRPr="004C424E" w:rsidRDefault="0090210D" w:rsidP="0090210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8F0C43" w:rsidRPr="004C424E" w:rsidRDefault="004F0FFD" w:rsidP="0090210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Графическая часть</w:t>
                            </w:r>
                          </w:p>
                          <w:p w:rsidR="008F0C43" w:rsidRDefault="008F0C4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43.35pt;margin-top:66.2pt;width:425.35pt;height:156.5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" filled="f" stroked="f">
                <v:textbox inset="0,0,0,0">
                  <w:txbxContent>
                    <w:p w:rsidR="0090210D" w:rsidRPr="0090210D" w:rsidRDefault="0090210D" w:rsidP="0090210D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90210D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ПО-</w:t>
                      </w:r>
                      <w:r w:rsidR="00EF38E7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024</w:t>
                      </w:r>
                      <w:r w:rsidRPr="0090210D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-</w:t>
                      </w:r>
                      <w:r w:rsidR="007517CC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2</w:t>
                      </w:r>
                      <w:r w:rsidR="00EF38E7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4</w:t>
                      </w:r>
                    </w:p>
                    <w:p w:rsidR="0090210D" w:rsidRPr="0090210D" w:rsidRDefault="0090210D" w:rsidP="0090210D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F0037A" w:rsidRDefault="00F0037A" w:rsidP="00F0037A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4C424E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Раздел </w:t>
                      </w: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1</w:t>
                      </w:r>
                      <w:r w:rsidRPr="004C424E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. П</w:t>
                      </w: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роект планировки территории.</w:t>
                      </w:r>
                    </w:p>
                    <w:p w:rsidR="0090210D" w:rsidRPr="004C424E" w:rsidRDefault="0090210D" w:rsidP="0090210D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</w:p>
                    <w:p w:rsidR="008F0C43" w:rsidRPr="004C424E" w:rsidRDefault="004F0FFD" w:rsidP="0090210D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Графическая часть</w:t>
                      </w:r>
                    </w:p>
                    <w:p w:rsidR="008F0C43" w:rsidRDefault="008F0C43"/>
                  </w:txbxContent>
                </v:textbox>
                <w10:wrap anchorx="margin"/>
              </v:shape>
            </w:pict>
          </mc:Fallback>
        </mc:AlternateContent>
      </w:r>
      <w:r w:rsidR="007366A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D219382" wp14:editId="6C24D89C">
                <wp:simplePos x="0" y="0"/>
                <wp:positionH relativeFrom="margin">
                  <wp:posOffset>547807</wp:posOffset>
                </wp:positionH>
                <wp:positionV relativeFrom="paragraph">
                  <wp:posOffset>4996139</wp:posOffset>
                </wp:positionV>
                <wp:extent cx="5295900" cy="885825"/>
                <wp:effectExtent l="0" t="0" r="0" b="9525"/>
                <wp:wrapNone/>
                <wp:docPr id="3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5900" cy="885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0C43" w:rsidRPr="004A0B3E" w:rsidRDefault="008F0C43" w:rsidP="004C424E">
                            <w:pPr>
                              <w:spacing w:after="0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ED5CE5">
                              <w:rPr>
                                <w:rFonts w:ascii="Arial" w:hAnsi="Arial" w:cs="Arial"/>
                                <w:sz w:val="24"/>
                              </w:rPr>
                              <w:t>г</w:t>
                            </w:r>
                            <w:r w:rsidRPr="00ED5CE5">
                              <w:rPr>
                                <w:rFonts w:ascii="Arial" w:hAnsi="Arial" w:cs="Arial"/>
                                <w:sz w:val="24"/>
                                <w:lang w:val="en-US"/>
                              </w:rPr>
                              <w:t xml:space="preserve">. </w:t>
                            </w:r>
                            <w:r w:rsidRPr="00ED5CE5">
                              <w:rPr>
                                <w:rFonts w:ascii="Arial" w:hAnsi="Arial" w:cs="Arial"/>
                                <w:sz w:val="24"/>
                              </w:rPr>
                              <w:t>Липецк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US"/>
                              </w:rPr>
                              <w:t>20</w:t>
                            </w:r>
                            <w:r w:rsidR="007517CC">
                              <w:rPr>
                                <w:rFonts w:ascii="Arial" w:hAnsi="Arial" w:cs="Arial"/>
                                <w:sz w:val="24"/>
                              </w:rPr>
                              <w:t>2</w:t>
                            </w:r>
                            <w:r w:rsidR="00EF38E7">
                              <w:rPr>
                                <w:rFonts w:ascii="Arial" w:hAnsi="Arial" w:cs="Arial"/>
                                <w:sz w:val="24"/>
                              </w:rPr>
                              <w:t>4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left:0;text-align:left;margin-left:43.15pt;margin-top:393.4pt;width:417pt;height:69.7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" filled="f" stroked="f">
                <v:textbox inset="0,0,0,0">
                  <w:txbxContent>
                    <w:p w:rsidR="008F0C43" w:rsidRPr="004A0B3E" w:rsidRDefault="008F0C43" w:rsidP="004C424E">
                      <w:pPr>
                        <w:spacing w:after="0"/>
                        <w:rPr>
                          <w:rFonts w:ascii="Arial" w:hAnsi="Arial" w:cs="Arial"/>
                          <w:sz w:val="24"/>
                        </w:rPr>
                      </w:pPr>
                      <w:r w:rsidRPr="00ED5CE5">
                        <w:rPr>
                          <w:rFonts w:ascii="Arial" w:hAnsi="Arial" w:cs="Arial"/>
                          <w:sz w:val="24"/>
                        </w:rPr>
                        <w:t>г</w:t>
                      </w:r>
                      <w:r w:rsidRPr="00ED5CE5">
                        <w:rPr>
                          <w:rFonts w:ascii="Arial" w:hAnsi="Arial" w:cs="Arial"/>
                          <w:sz w:val="24"/>
                          <w:lang w:val="en-US"/>
                        </w:rPr>
                        <w:t xml:space="preserve">. </w:t>
                      </w:r>
                      <w:r w:rsidRPr="00ED5CE5">
                        <w:rPr>
                          <w:rFonts w:ascii="Arial" w:hAnsi="Arial" w:cs="Arial"/>
                          <w:sz w:val="24"/>
                        </w:rPr>
                        <w:t>Липецк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lang w:val="en-US"/>
                        </w:rPr>
                        <w:t>20</w:t>
                      </w:r>
                      <w:r w:rsidR="007517CC">
                        <w:rPr>
                          <w:rFonts w:ascii="Arial" w:hAnsi="Arial" w:cs="Arial"/>
                          <w:sz w:val="24"/>
                        </w:rPr>
                        <w:t>2</w:t>
                      </w:r>
                      <w:r w:rsidR="00EF38E7">
                        <w:rPr>
                          <w:rFonts w:ascii="Arial" w:hAnsi="Arial" w:cs="Arial"/>
                          <w:sz w:val="24"/>
                        </w:rPr>
                        <w:t>4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г.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C76C9">
        <w:br w:type="page"/>
      </w:r>
    </w:p>
    <w:p w:rsidR="007517CC" w:rsidRDefault="00A61AC4" w:rsidP="00873A54">
      <w:pPr>
        <w:pStyle w:val="11"/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0800" behindDoc="1" locked="0" layoutInCell="1" allowOverlap="1" wp14:anchorId="6FD0B936" wp14:editId="355E4301">
            <wp:simplePos x="0" y="0"/>
            <wp:positionH relativeFrom="column">
              <wp:posOffset>303530</wp:posOffset>
            </wp:positionH>
            <wp:positionV relativeFrom="paragraph">
              <wp:posOffset>-55245</wp:posOffset>
            </wp:positionV>
            <wp:extent cx="6150610" cy="1337310"/>
            <wp:effectExtent l="0" t="0" r="2540" b="0"/>
            <wp:wrapTight wrapText="bothSides">
              <wp:wrapPolygon edited="0">
                <wp:start x="0" y="0"/>
                <wp:lineTo x="0" y="21231"/>
                <wp:lineTo x="21542" y="21231"/>
                <wp:lineTo x="21542" y="0"/>
                <wp:lineTo x="0" y="0"/>
              </wp:wrapPolygon>
            </wp:wrapTight>
            <wp:docPr id="2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0610" cy="133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17CC" w:rsidRDefault="007517CC" w:rsidP="00873A54">
      <w:pPr>
        <w:pStyle w:val="11"/>
        <w:rPr>
          <w:noProof/>
          <w:lang w:eastAsia="ru-RU"/>
        </w:rPr>
      </w:pPr>
    </w:p>
    <w:p w:rsidR="007517CC" w:rsidRDefault="007517CC" w:rsidP="00873A54">
      <w:pPr>
        <w:pStyle w:val="11"/>
        <w:rPr>
          <w:noProof/>
          <w:lang w:eastAsia="ru-RU"/>
        </w:rPr>
      </w:pPr>
    </w:p>
    <w:p w:rsidR="007517CC" w:rsidRDefault="007517CC" w:rsidP="00873A54">
      <w:pPr>
        <w:pStyle w:val="11"/>
        <w:rPr>
          <w:noProof/>
          <w:lang w:eastAsia="ru-RU"/>
        </w:rPr>
      </w:pPr>
    </w:p>
    <w:p w:rsidR="007517CC" w:rsidRDefault="007517CC" w:rsidP="00873A54">
      <w:pPr>
        <w:pStyle w:val="11"/>
        <w:rPr>
          <w:noProof/>
          <w:lang w:eastAsia="ru-RU"/>
        </w:rPr>
      </w:pPr>
    </w:p>
    <w:p w:rsidR="007517CC" w:rsidRDefault="007517CC" w:rsidP="00873A54">
      <w:pPr>
        <w:pStyle w:val="11"/>
        <w:rPr>
          <w:lang w:val="en-US"/>
        </w:rPr>
      </w:pPr>
    </w:p>
    <w:p w:rsidR="008C76C9" w:rsidRDefault="0011363D" w:rsidP="00873A54">
      <w:pPr>
        <w:pStyle w:val="11"/>
        <w:rPr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posOffset>338455</wp:posOffset>
                </wp:positionH>
                <wp:positionV relativeFrom="paragraph">
                  <wp:posOffset>29845</wp:posOffset>
                </wp:positionV>
                <wp:extent cx="5889625" cy="2463165"/>
                <wp:effectExtent l="0" t="0" r="15875" b="13335"/>
                <wp:wrapNone/>
                <wp:docPr id="3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9625" cy="2463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12DEC" w:rsidRPr="00FE7C4A" w:rsidRDefault="00512DEC" w:rsidP="00512DEC">
                            <w:pP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</w:pPr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Документация по планировки территории (проект планировки территории, проект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 xml:space="preserve"> </w:t>
                            </w:r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межеван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 xml:space="preserve">ия территории в составе проекта </w:t>
                            </w:r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планировки территории) линейного объекта: "</w:t>
                            </w:r>
                            <w:bookmarkStart w:id="0" w:name="_GoBack"/>
                            <w:bookmarkEnd w:id="0"/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 xml:space="preserve">ПАО «НЛМК». </w:t>
                            </w:r>
                            <w:proofErr w:type="spellStart"/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ЦЭлС</w:t>
                            </w:r>
                            <w:proofErr w:type="spellEnd"/>
                            <w:r w:rsidRPr="00FE7C4A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. Строительство кабельной линии 110кВ РП-1–ГПП-7"</w:t>
                            </w:r>
                          </w:p>
                          <w:p w:rsidR="0051005F" w:rsidRPr="00AF49BB" w:rsidRDefault="0051005F" w:rsidP="004C4FA4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6.65pt;margin-top:2.35pt;width:463.75pt;height:193.9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" filled="f" stroked="f">
                <v:textbox inset="0,0,0,0">
                  <w:txbxContent>
                    <w:p w:rsidR="00512DEC" w:rsidRPr="00FE7C4A" w:rsidRDefault="00512DEC" w:rsidP="00512DEC">
                      <w:pPr>
                        <w:rPr>
                          <w:rFonts w:ascii="Arial" w:hAnsi="Arial" w:cs="Arial"/>
                          <w:b/>
                          <w:sz w:val="40"/>
                        </w:rPr>
                      </w:pPr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>Документация по планировки территории (проект планировки территории, проект</w:t>
                      </w:r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 xml:space="preserve"> </w:t>
                      </w:r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>межеван</w:t>
                      </w:r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 xml:space="preserve">ия территории в составе проекта </w:t>
                      </w:r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>планировки территории) линейного объекта: "</w:t>
                      </w:r>
                      <w:bookmarkStart w:id="1" w:name="_GoBack"/>
                      <w:bookmarkEnd w:id="1"/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 xml:space="preserve">ПАО «НЛМК». </w:t>
                      </w:r>
                      <w:proofErr w:type="spellStart"/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>ЦЭлС</w:t>
                      </w:r>
                      <w:proofErr w:type="spellEnd"/>
                      <w:r w:rsidRPr="00FE7C4A">
                        <w:rPr>
                          <w:rFonts w:ascii="Arial" w:hAnsi="Arial" w:cs="Arial"/>
                          <w:b/>
                          <w:sz w:val="40"/>
                        </w:rPr>
                        <w:t>. Строительство кабельной линии 110кВ РП-1–ГПП-7"</w:t>
                      </w:r>
                    </w:p>
                    <w:p w:rsidR="0051005F" w:rsidRPr="00AF49BB" w:rsidRDefault="0051005F" w:rsidP="004C4FA4">
                      <w:pPr>
                        <w:spacing w:after="0" w:line="240" w:lineRule="auto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C76C9" w:rsidRDefault="008C76C9" w:rsidP="00873A54">
      <w:pPr>
        <w:pStyle w:val="11"/>
        <w:rPr>
          <w:lang w:val="en-US"/>
        </w:rPr>
      </w:pPr>
    </w:p>
    <w:p w:rsidR="008C76C9" w:rsidRDefault="008C76C9" w:rsidP="00873A54">
      <w:pPr>
        <w:pStyle w:val="11"/>
        <w:rPr>
          <w:lang w:val="en-US"/>
        </w:rPr>
      </w:pPr>
    </w:p>
    <w:p w:rsidR="004C424E" w:rsidRDefault="004C424E" w:rsidP="00873A54">
      <w:pPr>
        <w:pStyle w:val="11"/>
      </w:pPr>
    </w:p>
    <w:p w:rsidR="004C424E" w:rsidRPr="004C424E" w:rsidRDefault="004C424E" w:rsidP="004C424E"/>
    <w:p w:rsidR="004C424E" w:rsidRPr="004C424E" w:rsidRDefault="004C424E" w:rsidP="004C424E"/>
    <w:p w:rsidR="004C424E" w:rsidRPr="004C424E" w:rsidRDefault="004C424E" w:rsidP="004C424E"/>
    <w:p w:rsidR="004C424E" w:rsidRPr="004C424E" w:rsidRDefault="004C424E" w:rsidP="004C424E"/>
    <w:p w:rsidR="004C424E" w:rsidRPr="004C424E" w:rsidRDefault="004C424E" w:rsidP="004C424E"/>
    <w:p w:rsidR="004C424E" w:rsidRPr="004C424E" w:rsidRDefault="004C424E" w:rsidP="004C424E"/>
    <w:p w:rsidR="004C424E" w:rsidRPr="004C424E" w:rsidRDefault="001173E1" w:rsidP="004C424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DB1A3FE" wp14:editId="62ED0A8F">
                <wp:simplePos x="0" y="0"/>
                <wp:positionH relativeFrom="margin">
                  <wp:posOffset>704850</wp:posOffset>
                </wp:positionH>
                <wp:positionV relativeFrom="paragraph">
                  <wp:posOffset>260985</wp:posOffset>
                </wp:positionV>
                <wp:extent cx="5401945" cy="2165985"/>
                <wp:effectExtent l="0" t="0" r="8255" b="5715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1945" cy="2165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1005F" w:rsidRPr="004C424E" w:rsidRDefault="0051005F" w:rsidP="0051005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51005F" w:rsidRPr="0090210D" w:rsidRDefault="0051005F" w:rsidP="0051005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90210D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ПО-</w:t>
                            </w:r>
                            <w:r w:rsidR="00EF38E7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024</w:t>
                            </w:r>
                            <w:r w:rsidRPr="0090210D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-</w:t>
                            </w:r>
                            <w:r w:rsidR="007517CC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2</w:t>
                            </w:r>
                            <w:r w:rsidR="00EF38E7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  <w:p w:rsidR="0051005F" w:rsidRPr="0090210D" w:rsidRDefault="0051005F" w:rsidP="0051005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F0037A" w:rsidRDefault="00F0037A" w:rsidP="00F0037A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4C424E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Раздел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1</w:t>
                            </w:r>
                            <w:r w:rsidRPr="004C424E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. П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роект планировки территории.</w:t>
                            </w:r>
                          </w:p>
                          <w:p w:rsidR="0051005F" w:rsidRPr="004C424E" w:rsidRDefault="0051005F" w:rsidP="0051005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Графическая часть</w:t>
                            </w:r>
                          </w:p>
                          <w:p w:rsidR="0051005F" w:rsidRDefault="0051005F" w:rsidP="0051005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55.5pt;margin-top:20.55pt;width:425.35pt;height:170.5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" filled="f" stroked="f">
                <v:textbox inset="0,0,0,0">
                  <w:txbxContent>
                    <w:p w:rsidR="0051005F" w:rsidRPr="004C424E" w:rsidRDefault="0051005F" w:rsidP="0051005F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</w:p>
                    <w:p w:rsidR="0051005F" w:rsidRPr="0090210D" w:rsidRDefault="0051005F" w:rsidP="0051005F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90210D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ПО-</w:t>
                      </w:r>
                      <w:r w:rsidR="00EF38E7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024</w:t>
                      </w:r>
                      <w:r w:rsidRPr="0090210D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-</w:t>
                      </w:r>
                      <w:r w:rsidR="007517CC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2</w:t>
                      </w:r>
                      <w:r w:rsidR="00EF38E7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4</w:t>
                      </w:r>
                    </w:p>
                    <w:p w:rsidR="0051005F" w:rsidRPr="0090210D" w:rsidRDefault="0051005F" w:rsidP="0051005F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F0037A" w:rsidRDefault="00F0037A" w:rsidP="00F0037A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4C424E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Раздел </w:t>
                      </w: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1</w:t>
                      </w:r>
                      <w:r w:rsidRPr="004C424E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. П</w:t>
                      </w: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роект планировки территории.</w:t>
                      </w:r>
                    </w:p>
                    <w:p w:rsidR="0051005F" w:rsidRPr="004C424E" w:rsidRDefault="0051005F" w:rsidP="0051005F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Графическая часть</w:t>
                      </w:r>
                    </w:p>
                    <w:p w:rsidR="0051005F" w:rsidRDefault="0051005F" w:rsidP="0051005F"/>
                  </w:txbxContent>
                </v:textbox>
                <w10:wrap anchorx="margin"/>
              </v:shape>
            </w:pict>
          </mc:Fallback>
        </mc:AlternateContent>
      </w:r>
    </w:p>
    <w:p w:rsidR="004C424E" w:rsidRPr="004C424E" w:rsidRDefault="004C424E" w:rsidP="004C424E"/>
    <w:p w:rsidR="004C424E" w:rsidRPr="004C424E" w:rsidRDefault="004C424E" w:rsidP="004C424E"/>
    <w:p w:rsidR="004C424E" w:rsidRPr="004C424E" w:rsidRDefault="004C424E" w:rsidP="004C424E"/>
    <w:p w:rsidR="004C424E" w:rsidRPr="004C424E" w:rsidRDefault="004C424E" w:rsidP="004C424E"/>
    <w:p w:rsidR="004C424E" w:rsidRDefault="004C424E" w:rsidP="004C424E">
      <w:pPr>
        <w:tabs>
          <w:tab w:val="left" w:pos="1329"/>
          <w:tab w:val="center" w:pos="5201"/>
        </w:tabs>
        <w:ind w:right="338" w:firstLine="426"/>
        <w:jc w:val="both"/>
        <w:rPr>
          <w:rFonts w:ascii="Arial" w:hAnsi="Arial" w:cs="Arial"/>
          <w:sz w:val="28"/>
          <w:szCs w:val="28"/>
        </w:rPr>
      </w:pPr>
    </w:p>
    <w:p w:rsidR="004F0FFD" w:rsidRPr="004C424E" w:rsidRDefault="004F0FFD" w:rsidP="004C424E">
      <w:pPr>
        <w:tabs>
          <w:tab w:val="left" w:pos="1329"/>
          <w:tab w:val="center" w:pos="5201"/>
        </w:tabs>
        <w:ind w:right="338" w:firstLine="426"/>
        <w:jc w:val="both"/>
        <w:rPr>
          <w:rFonts w:ascii="Arial" w:hAnsi="Arial" w:cs="Arial"/>
          <w:sz w:val="28"/>
          <w:szCs w:val="28"/>
        </w:rPr>
      </w:pPr>
    </w:p>
    <w:p w:rsidR="004C424E" w:rsidRPr="004C424E" w:rsidRDefault="003B68E1" w:rsidP="004C424E">
      <w:pPr>
        <w:tabs>
          <w:tab w:val="left" w:pos="1329"/>
          <w:tab w:val="center" w:pos="5201"/>
        </w:tabs>
        <w:ind w:right="338"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</w:t>
      </w:r>
      <w:r w:rsidR="00F56DEF">
        <w:rPr>
          <w:rFonts w:ascii="Arial" w:hAnsi="Arial" w:cs="Arial"/>
          <w:sz w:val="28"/>
          <w:szCs w:val="28"/>
        </w:rPr>
        <w:t>иректор</w:t>
      </w:r>
      <w:r>
        <w:rPr>
          <w:rFonts w:ascii="Arial" w:hAnsi="Arial" w:cs="Arial"/>
          <w:sz w:val="28"/>
          <w:szCs w:val="28"/>
        </w:rPr>
        <w:t xml:space="preserve">         </w:t>
      </w:r>
      <w:r w:rsidR="007517CC">
        <w:rPr>
          <w:rFonts w:ascii="Arial" w:hAnsi="Arial" w:cs="Arial"/>
          <w:sz w:val="28"/>
          <w:szCs w:val="28"/>
        </w:rPr>
        <w:t xml:space="preserve">                                                              </w:t>
      </w:r>
      <w:r w:rsidR="00F56DEF">
        <w:rPr>
          <w:rFonts w:ascii="Arial" w:hAnsi="Arial" w:cs="Arial"/>
          <w:sz w:val="28"/>
          <w:szCs w:val="28"/>
        </w:rPr>
        <w:t xml:space="preserve">       </w:t>
      </w:r>
      <w:r>
        <w:rPr>
          <w:rFonts w:ascii="Arial" w:hAnsi="Arial" w:cs="Arial"/>
          <w:sz w:val="28"/>
          <w:szCs w:val="28"/>
        </w:rPr>
        <w:t>А.А. Затонских</w:t>
      </w:r>
    </w:p>
    <w:p w:rsidR="004C424E" w:rsidRDefault="004C424E" w:rsidP="004C424E">
      <w:pPr>
        <w:tabs>
          <w:tab w:val="left" w:pos="1329"/>
          <w:tab w:val="center" w:pos="5201"/>
        </w:tabs>
        <w:ind w:right="338" w:firstLine="426"/>
        <w:jc w:val="both"/>
        <w:rPr>
          <w:rFonts w:ascii="Arial" w:hAnsi="Arial" w:cs="Arial"/>
          <w:sz w:val="28"/>
          <w:szCs w:val="28"/>
        </w:rPr>
      </w:pPr>
    </w:p>
    <w:p w:rsidR="0093088C" w:rsidRPr="004C424E" w:rsidRDefault="0093088C" w:rsidP="004C424E">
      <w:pPr>
        <w:tabs>
          <w:tab w:val="left" w:pos="1329"/>
          <w:tab w:val="center" w:pos="5201"/>
        </w:tabs>
        <w:ind w:right="338" w:firstLine="426"/>
        <w:jc w:val="both"/>
        <w:rPr>
          <w:rFonts w:ascii="Arial" w:hAnsi="Arial" w:cs="Arial"/>
          <w:sz w:val="28"/>
          <w:szCs w:val="28"/>
        </w:rPr>
      </w:pPr>
    </w:p>
    <w:p w:rsidR="004C424E" w:rsidRDefault="004C424E" w:rsidP="004C424E">
      <w:pPr>
        <w:tabs>
          <w:tab w:val="left" w:pos="1329"/>
          <w:tab w:val="center" w:pos="5201"/>
        </w:tabs>
        <w:jc w:val="left"/>
      </w:pPr>
    </w:p>
    <w:p w:rsidR="001B789F" w:rsidRPr="004C424E" w:rsidRDefault="001B789F" w:rsidP="004C424E">
      <w:pPr>
        <w:tabs>
          <w:tab w:val="left" w:pos="1329"/>
          <w:tab w:val="center" w:pos="5201"/>
        </w:tabs>
        <w:jc w:val="left"/>
      </w:pPr>
    </w:p>
    <w:p w:rsidR="007517CC" w:rsidRDefault="004C424E" w:rsidP="004C424E">
      <w:pPr>
        <w:tabs>
          <w:tab w:val="left" w:pos="1329"/>
          <w:tab w:val="center" w:pos="5201"/>
        </w:tabs>
        <w:jc w:val="left"/>
      </w:pPr>
      <w:r>
        <w:tab/>
      </w:r>
    </w:p>
    <w:p w:rsidR="007517CC" w:rsidRDefault="007517CC" w:rsidP="004C424E">
      <w:pPr>
        <w:tabs>
          <w:tab w:val="left" w:pos="1329"/>
          <w:tab w:val="center" w:pos="5201"/>
        </w:tabs>
        <w:jc w:val="left"/>
      </w:pPr>
    </w:p>
    <w:p w:rsidR="004C424E" w:rsidRPr="004C424E" w:rsidRDefault="004C424E" w:rsidP="004C424E">
      <w:pPr>
        <w:rPr>
          <w:rFonts w:ascii="Arial" w:hAnsi="Arial" w:cs="Arial"/>
          <w:sz w:val="24"/>
          <w:szCs w:val="24"/>
        </w:rPr>
      </w:pPr>
      <w:r w:rsidRPr="004C424E">
        <w:rPr>
          <w:rFonts w:ascii="Arial" w:hAnsi="Arial" w:cs="Arial"/>
          <w:sz w:val="24"/>
          <w:szCs w:val="24"/>
        </w:rPr>
        <w:t>г</w:t>
      </w:r>
      <w:r w:rsidRPr="00A61AC4">
        <w:rPr>
          <w:rFonts w:ascii="Arial" w:hAnsi="Arial" w:cs="Arial"/>
          <w:sz w:val="24"/>
          <w:szCs w:val="24"/>
        </w:rPr>
        <w:t xml:space="preserve">. </w:t>
      </w:r>
      <w:r w:rsidRPr="004C424E">
        <w:rPr>
          <w:rFonts w:ascii="Arial" w:hAnsi="Arial" w:cs="Arial"/>
          <w:sz w:val="24"/>
          <w:szCs w:val="24"/>
        </w:rPr>
        <w:t>Липецк</w:t>
      </w:r>
      <w:r>
        <w:rPr>
          <w:rFonts w:ascii="Arial" w:hAnsi="Arial" w:cs="Arial"/>
          <w:sz w:val="24"/>
          <w:szCs w:val="24"/>
        </w:rPr>
        <w:t xml:space="preserve"> </w:t>
      </w:r>
      <w:r w:rsidRPr="00A61AC4">
        <w:rPr>
          <w:rFonts w:ascii="Arial" w:hAnsi="Arial" w:cs="Arial"/>
          <w:sz w:val="24"/>
          <w:szCs w:val="24"/>
        </w:rPr>
        <w:t>20</w:t>
      </w:r>
      <w:r w:rsidR="007517CC">
        <w:rPr>
          <w:rFonts w:ascii="Arial" w:hAnsi="Arial" w:cs="Arial"/>
          <w:sz w:val="24"/>
          <w:szCs w:val="24"/>
        </w:rPr>
        <w:t>2</w:t>
      </w:r>
      <w:r w:rsidR="00EF38E7">
        <w:rPr>
          <w:rFonts w:ascii="Arial" w:hAnsi="Arial" w:cs="Arial"/>
          <w:sz w:val="24"/>
          <w:szCs w:val="24"/>
        </w:rPr>
        <w:t>4</w:t>
      </w:r>
      <w:r w:rsidRPr="004C424E">
        <w:rPr>
          <w:rFonts w:ascii="Arial" w:hAnsi="Arial" w:cs="Arial"/>
          <w:sz w:val="24"/>
          <w:szCs w:val="24"/>
        </w:rPr>
        <w:t>г.</w:t>
      </w:r>
    </w:p>
    <w:p w:rsidR="004C424E" w:rsidRPr="004C424E" w:rsidRDefault="004C424E" w:rsidP="004C424E">
      <w:pPr>
        <w:rPr>
          <w:rFonts w:ascii="Arial" w:hAnsi="Arial" w:cs="Arial"/>
        </w:rPr>
        <w:sectPr w:rsidR="004C424E" w:rsidRPr="004C424E" w:rsidSect="004B151E">
          <w:headerReference w:type="defaul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9"/>
        <w:gridCol w:w="2580"/>
        <w:gridCol w:w="3245"/>
        <w:gridCol w:w="2474"/>
      </w:tblGrid>
      <w:tr w:rsidR="001B789F" w:rsidRPr="001F393D" w:rsidTr="00E82BAE">
        <w:trPr>
          <w:trHeight w:val="570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89F" w:rsidRPr="001F393D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F393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Состав проекта</w:t>
            </w:r>
          </w:p>
        </w:tc>
      </w:tr>
      <w:tr w:rsidR="001B789F" w:rsidRPr="001F393D" w:rsidTr="00E82BAE">
        <w:trPr>
          <w:trHeight w:val="917"/>
        </w:trPr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789F" w:rsidRPr="001F393D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lef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F393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Основная часть.</w:t>
            </w: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789F" w:rsidRPr="001F393D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Раздел </w:t>
            </w:r>
            <w:r w:rsidRPr="001F393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1. «Проект планировки территории. Графическая часть»</w:t>
            </w:r>
          </w:p>
          <w:p w:rsidR="001B789F" w:rsidRPr="001F393D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789F" w:rsidRPr="001F393D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Лист 1. </w:t>
            </w:r>
            <w:r w:rsidRPr="001F393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Чертеж границ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зон</w:t>
            </w:r>
            <w:r w:rsidRPr="001F393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планируемого размещения линейн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ого</w:t>
            </w:r>
            <w:r w:rsidRPr="001F393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объект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а</w:t>
            </w:r>
            <w:r w:rsidRPr="001F393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789F" w:rsidRPr="001F393D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М 1:1000</w:t>
            </w:r>
          </w:p>
        </w:tc>
      </w:tr>
      <w:tr w:rsidR="001B789F" w:rsidRPr="001F393D" w:rsidTr="00E82BAE">
        <w:trPr>
          <w:trHeight w:val="571"/>
        </w:trPr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789F" w:rsidRPr="001F393D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lef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789F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789F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Лист 2. Ч</w:t>
            </w:r>
            <w:r w:rsidRPr="000773D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ертеж красных линий</w:t>
            </w:r>
          </w:p>
        </w:tc>
        <w:tc>
          <w:tcPr>
            <w:tcW w:w="2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789F" w:rsidRDefault="00EF38E7" w:rsidP="00E82BA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Не разрабатывается</w:t>
            </w:r>
          </w:p>
        </w:tc>
      </w:tr>
      <w:tr w:rsidR="001B789F" w:rsidRPr="001F393D" w:rsidTr="00E82BAE">
        <w:trPr>
          <w:trHeight w:val="570"/>
        </w:trPr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789F" w:rsidRPr="001F393D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lef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789F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789F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Лист 3.</w:t>
            </w:r>
            <w: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Ч</w:t>
            </w:r>
            <w:r w:rsidRPr="000773D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ертеж границ зон планируемого размещения линейных объектов, подлежащих реконструкции в связи с изменением их местоположения</w:t>
            </w:r>
          </w:p>
        </w:tc>
        <w:tc>
          <w:tcPr>
            <w:tcW w:w="2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789F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Не разрабатывается</w:t>
            </w:r>
          </w:p>
        </w:tc>
      </w:tr>
      <w:tr w:rsidR="001B789F" w:rsidRPr="001F393D" w:rsidTr="00E82BAE">
        <w:trPr>
          <w:trHeight w:val="84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789F" w:rsidRPr="001F393D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lef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89F" w:rsidRPr="004B151E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F393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Раздел 2. «Положение о размещении линейных объектов»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789F" w:rsidRPr="001F393D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F393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Проект планировки территории.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F393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Пояснительная записка.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89F" w:rsidRPr="001F393D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1B789F" w:rsidRPr="001F393D" w:rsidTr="00E82BAE">
        <w:trPr>
          <w:trHeight w:val="348"/>
        </w:trPr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789F" w:rsidRPr="001F393D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lef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F393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Материалы по обоснованию проекта.</w:t>
            </w:r>
          </w:p>
          <w:p w:rsidR="001B789F" w:rsidRPr="001F393D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lef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789F" w:rsidRPr="001F393D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1F393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Раздел 3. «Материалы по обоснованию проекта планировки. Графическая часть»</w:t>
            </w:r>
          </w:p>
          <w:p w:rsidR="001B789F" w:rsidRPr="001F393D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89F" w:rsidRPr="001F393D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1F393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Лист 1.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</w:t>
            </w:r>
            <w:r w:rsidRPr="00D6738C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хема расположения элементов планировочной структуры (территорий, занятых линейными объектами и (или) предназначенных для размещения линейных объектов)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9F" w:rsidRPr="001F393D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1B789F" w:rsidRPr="001F393D" w:rsidTr="00E82BAE">
        <w:trPr>
          <w:trHeight w:val="34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789F" w:rsidRPr="001F393D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789F" w:rsidRPr="001F393D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89F" w:rsidRPr="001F393D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1F393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Лист 2.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</w:t>
            </w:r>
            <w:r w:rsidRPr="00D6738C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хема использования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территории в период подготовки </w:t>
            </w:r>
            <w:r w:rsidRPr="00D6738C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проекта планировки территории</w:t>
            </w:r>
            <w:r w:rsidRPr="001F393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9F" w:rsidRPr="001F393D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lef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М 1:1000</w:t>
            </w:r>
          </w:p>
        </w:tc>
      </w:tr>
      <w:tr w:rsidR="001B789F" w:rsidRPr="001F393D" w:rsidTr="00E82BAE">
        <w:trPr>
          <w:trHeight w:val="38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789F" w:rsidRPr="001F393D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789F" w:rsidRPr="001F393D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9F" w:rsidRPr="001F393D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1F393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Лист 3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 С</w:t>
            </w:r>
            <w:r w:rsidRPr="00D6738C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хема организации улично-дорожной сети и движения транспорта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89F" w:rsidRPr="001F393D" w:rsidRDefault="00EF38E7" w:rsidP="00E82BA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lef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Не разрабатывается</w:t>
            </w:r>
          </w:p>
        </w:tc>
      </w:tr>
      <w:tr w:rsidR="001B789F" w:rsidRPr="001F393D" w:rsidTr="00E82BAE">
        <w:trPr>
          <w:trHeight w:val="165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789F" w:rsidRPr="001F393D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789F" w:rsidRPr="001F393D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89F" w:rsidRPr="001F393D" w:rsidRDefault="001B789F" w:rsidP="00EB05B0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1F393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Лист 4.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</w:t>
            </w:r>
            <w:r w:rsidRPr="00985F9F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хема границ зон с особыми условиями использования территорий, особо охраняемых природных территорий, лесничеств</w:t>
            </w:r>
            <w:r w:rsidRPr="001F393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74" w:type="dxa"/>
            <w:tcBorders>
              <w:left w:val="single" w:sz="4" w:space="0" w:color="auto"/>
              <w:right w:val="single" w:sz="4" w:space="0" w:color="auto"/>
            </w:tcBorders>
          </w:tcPr>
          <w:p w:rsidR="001B789F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lef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М 1:1000</w:t>
            </w:r>
          </w:p>
        </w:tc>
      </w:tr>
      <w:tr w:rsidR="001B789F" w:rsidRPr="001F393D" w:rsidTr="00E82BA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789F" w:rsidRPr="001F393D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89F" w:rsidRPr="001F393D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9F" w:rsidRPr="001F393D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1F393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Лист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5</w:t>
            </w:r>
            <w:r w:rsidRPr="001F393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</w:t>
            </w:r>
            <w:r w:rsidRPr="00985F9F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хема границ территорий, подверженных риску возникновения чрезвычайных ситуаций природного и техногенного характера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9F" w:rsidRPr="001F393D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1B789F" w:rsidRPr="001F393D" w:rsidTr="00E82BA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789F" w:rsidRPr="001F393D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9F" w:rsidRPr="001F393D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9F" w:rsidRPr="004B151E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1F393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Лист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6</w:t>
            </w:r>
            <w:r w:rsidRPr="001F393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</w:t>
            </w:r>
            <w:r w:rsidRPr="001F393D">
              <w:rPr>
                <w:rFonts w:ascii="Times New Roman" w:hAnsi="Times New Roman"/>
                <w:bCs/>
                <w:i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1F393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Схема конструктивных и планировочных решений 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9F" w:rsidRPr="001F393D" w:rsidRDefault="00EF38E7" w:rsidP="00E82BA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Не разрабатывается</w:t>
            </w:r>
          </w:p>
        </w:tc>
      </w:tr>
      <w:tr w:rsidR="001B789F" w:rsidRPr="001F393D" w:rsidTr="00E82BAE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89F" w:rsidRPr="001F393D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9F" w:rsidRPr="004B151E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en-US" w:eastAsia="ru-RU"/>
              </w:rPr>
            </w:pPr>
            <w:r w:rsidRPr="001F393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Раздел 4. «Материалы по обоснованию проекта пл</w:t>
            </w:r>
            <w:r w:rsidR="004B151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анировки. Пояснительная записка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9F" w:rsidRPr="001F393D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F393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Пояснительная записка.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89F" w:rsidRPr="001F393D" w:rsidRDefault="001B789F" w:rsidP="00E82BAE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X="358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8"/>
        <w:gridCol w:w="8289"/>
        <w:gridCol w:w="818"/>
      </w:tblGrid>
      <w:tr w:rsidR="004B151E" w:rsidRPr="00C179B1" w:rsidTr="004B151E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51E" w:rsidRPr="00C179B1" w:rsidRDefault="004B151E" w:rsidP="004B151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79B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C179B1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179B1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51E" w:rsidRPr="00C179B1" w:rsidRDefault="004B151E" w:rsidP="004B151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79B1">
              <w:rPr>
                <w:rFonts w:ascii="Times New Roman" w:hAnsi="Times New Roman"/>
                <w:sz w:val="24"/>
                <w:szCs w:val="24"/>
                <w:lang w:eastAsia="ru-RU"/>
              </w:rPr>
              <w:t>Раздел 3.</w:t>
            </w:r>
          </w:p>
          <w:p w:rsidR="004B151E" w:rsidRPr="00C179B1" w:rsidRDefault="004B151E" w:rsidP="004B151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79B1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51E" w:rsidRPr="00C179B1" w:rsidRDefault="004B151E" w:rsidP="004B151E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79B1">
              <w:rPr>
                <w:rFonts w:ascii="Times New Roman" w:hAnsi="Times New Roman"/>
                <w:sz w:val="24"/>
                <w:szCs w:val="24"/>
                <w:lang w:eastAsia="ru-RU"/>
              </w:rPr>
              <w:t>Лист.</w:t>
            </w:r>
          </w:p>
        </w:tc>
      </w:tr>
      <w:tr w:rsidR="004B151E" w:rsidRPr="00C179B1" w:rsidTr="004B151E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51E" w:rsidRPr="00C179B1" w:rsidRDefault="004B151E" w:rsidP="004B151E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51E" w:rsidRPr="00C179B1" w:rsidRDefault="004B151E" w:rsidP="004B151E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79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проекта 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1E" w:rsidRPr="00C179B1" w:rsidRDefault="004B151E" w:rsidP="004B151E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151E" w:rsidRPr="00C179B1" w:rsidTr="004B151E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51E" w:rsidRPr="00C179B1" w:rsidRDefault="004B151E" w:rsidP="004B151E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51E" w:rsidRPr="00C179B1" w:rsidRDefault="004B151E" w:rsidP="004B151E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79B1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1E" w:rsidRPr="00C179B1" w:rsidRDefault="004B151E" w:rsidP="004B151E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151E" w:rsidRPr="00C179B1" w:rsidTr="004B151E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1E" w:rsidRPr="00C179B1" w:rsidRDefault="004B151E" w:rsidP="004B151E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79B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1E" w:rsidRPr="00C179B1" w:rsidRDefault="004B151E" w:rsidP="00EB05B0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79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Лист 1. </w:t>
            </w:r>
            <w:r>
              <w:t xml:space="preserve"> </w:t>
            </w:r>
            <w:r w:rsidRPr="007F312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Схема расположения элементов планировочной структуры</w:t>
            </w:r>
            <w:r w:rsidRPr="001F393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51E" w:rsidRPr="00C179B1" w:rsidRDefault="004B151E" w:rsidP="004B151E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79B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B151E" w:rsidRPr="00C179B1" w:rsidTr="004B151E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1E" w:rsidRPr="00C179B1" w:rsidRDefault="004B151E" w:rsidP="004B151E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79B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51E" w:rsidRPr="00C179B1" w:rsidRDefault="004B151E" w:rsidP="004B151E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79B1">
              <w:rPr>
                <w:rFonts w:ascii="Times New Roman" w:hAnsi="Times New Roman"/>
                <w:sz w:val="24"/>
                <w:szCs w:val="24"/>
                <w:lang w:eastAsia="ru-RU"/>
              </w:rPr>
              <w:t>Лист 2. Схема использования территории.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51E" w:rsidRPr="00C179B1" w:rsidRDefault="00EF38E7" w:rsidP="004B151E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B151E" w:rsidRPr="00C179B1" w:rsidTr="004B151E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51E" w:rsidRPr="00C179B1" w:rsidRDefault="00EF38E7" w:rsidP="004B151E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51E" w:rsidRPr="00C179B1" w:rsidRDefault="004B151E" w:rsidP="00EB05B0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41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Лист </w:t>
            </w:r>
            <w:r w:rsidR="00EF38E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A941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1F393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Схема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границ зон</w:t>
            </w:r>
            <w:r w:rsidRPr="001F393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с особыми условиями использования территори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1E" w:rsidRPr="00C179B1" w:rsidRDefault="00EF38E7" w:rsidP="004B151E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B151E" w:rsidRPr="00C179B1" w:rsidTr="004B151E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51E" w:rsidRDefault="00EF38E7" w:rsidP="004B151E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51E" w:rsidRPr="00A94198" w:rsidRDefault="004B151E" w:rsidP="00EF38E7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41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Лист </w:t>
            </w:r>
            <w:r w:rsidR="00EF38E7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A941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7F312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Схема границ территорий, подверженных риску возникновения чрезвычайных ситуаций природного и техногенного характера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1E" w:rsidRDefault="00EF38E7" w:rsidP="004B151E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F91A87" w:rsidRPr="004B151E" w:rsidRDefault="00F91A87" w:rsidP="00F91A87">
      <w:pPr>
        <w:jc w:val="both"/>
        <w:rPr>
          <w:rFonts w:ascii="Times New Roman" w:hAnsi="Times New Roman"/>
          <w:sz w:val="24"/>
          <w:szCs w:val="24"/>
          <w:lang w:val="en-US"/>
        </w:rPr>
      </w:pPr>
    </w:p>
    <w:p w:rsidR="00392B5A" w:rsidRPr="00875F09" w:rsidRDefault="00392B5A" w:rsidP="00392B5A">
      <w:pPr>
        <w:rPr>
          <w:rFonts w:ascii="Times New Roman" w:hAnsi="Times New Roman"/>
          <w:sz w:val="24"/>
          <w:szCs w:val="24"/>
        </w:rPr>
      </w:pPr>
    </w:p>
    <w:p w:rsidR="00392B5A" w:rsidRPr="00875F09" w:rsidRDefault="00392B5A" w:rsidP="00392B5A">
      <w:pPr>
        <w:rPr>
          <w:rFonts w:ascii="Times New Roman" w:hAnsi="Times New Roman"/>
          <w:sz w:val="24"/>
          <w:szCs w:val="24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Pr="00392B5A" w:rsidRDefault="008C76C9" w:rsidP="00392B5A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Arial Narrow"/>
          <w:bCs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sectPr w:rsidR="008C76C9" w:rsidSect="004B151E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134" w:header="737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78C" w:rsidRDefault="0050778C" w:rsidP="006E6574">
      <w:pPr>
        <w:spacing w:after="0" w:line="240" w:lineRule="auto"/>
      </w:pPr>
      <w:r>
        <w:separator/>
      </w:r>
    </w:p>
  </w:endnote>
  <w:endnote w:type="continuationSeparator" w:id="0">
    <w:p w:rsidR="0050778C" w:rsidRDefault="0050778C" w:rsidP="006E6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C43" w:rsidRPr="00537FA2" w:rsidRDefault="008F0C43" w:rsidP="00BF3303">
    <w:pPr>
      <w:pStyle w:val="a5"/>
      <w:spacing w:after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C43" w:rsidRPr="00BF3303" w:rsidRDefault="008F0C43" w:rsidP="00555C8D">
    <w:pPr>
      <w:pStyle w:val="a5"/>
      <w:tabs>
        <w:tab w:val="clear" w:pos="9355"/>
        <w:tab w:val="right" w:pos="10348"/>
      </w:tabs>
      <w:rPr>
        <w:sz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78C" w:rsidRDefault="0050778C" w:rsidP="006E6574">
      <w:pPr>
        <w:spacing w:after="0" w:line="240" w:lineRule="auto"/>
      </w:pPr>
      <w:r>
        <w:separator/>
      </w:r>
    </w:p>
  </w:footnote>
  <w:footnote w:type="continuationSeparator" w:id="0">
    <w:p w:rsidR="0050778C" w:rsidRDefault="0050778C" w:rsidP="006E65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C43" w:rsidRDefault="0011363D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7FC31F9" wp14:editId="2116222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480000" cy="9252000"/>
              <wp:effectExtent l="0" t="0" r="16510" b="25400"/>
              <wp:wrapNone/>
              <wp:docPr id="2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000" cy="9252000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:rsidR="008F0C43" w:rsidRDefault="008F0C4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left:0;text-align:left;margin-left:0;margin-top:0;width:510.25pt;height:728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" filled="f" strokeweight="1.5pt">
              <v:textbox>
                <w:txbxContent>
                  <w:p w:rsidR="008F0C43" w:rsidRDefault="008F0C43"/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C43" w:rsidRPr="004B151E" w:rsidRDefault="008F0C43" w:rsidP="004B151E">
    <w:pPr>
      <w:pStyle w:val="a3"/>
      <w:jc w:val="both"/>
      <w:rPr>
        <w:rFonts w:ascii="Times New Roman" w:hAnsi="Times New Roman"/>
        <w:sz w:val="24"/>
        <w:szCs w:val="24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C43" w:rsidRDefault="008F0C43" w:rsidP="00537FA2">
    <w:pPr>
      <w:pStyle w:val="a3"/>
      <w:spacing w:after="0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50F32"/>
    <w:multiLevelType w:val="hybridMultilevel"/>
    <w:tmpl w:val="A86A64EE"/>
    <w:lvl w:ilvl="0" w:tplc="522CDA28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">
    <w:nsid w:val="3E5C0E7F"/>
    <w:multiLevelType w:val="singleLevel"/>
    <w:tmpl w:val="C0BEF326"/>
    <w:lvl w:ilvl="0">
      <w:start w:val="1"/>
      <w:numFmt w:val="upperRoman"/>
      <w:lvlText w:val="%1."/>
      <w:legacy w:legacy="1" w:legacySpace="0" w:legacyIndent="201"/>
      <w:lvlJc w:val="left"/>
      <w:rPr>
        <w:rFonts w:ascii="Times New Roman" w:hAnsi="Times New Roman" w:cs="Times New Roman" w:hint="default"/>
      </w:rPr>
    </w:lvl>
  </w:abstractNum>
  <w:abstractNum w:abstractNumId="2">
    <w:nsid w:val="4B86057D"/>
    <w:multiLevelType w:val="hybridMultilevel"/>
    <w:tmpl w:val="6D9EA850"/>
    <w:lvl w:ilvl="0" w:tplc="04190001">
      <w:start w:val="1"/>
      <w:numFmt w:val="bullet"/>
      <w:lvlText w:val=""/>
      <w:lvlJc w:val="left"/>
      <w:pPr>
        <w:tabs>
          <w:tab w:val="num" w:pos="1100"/>
        </w:tabs>
        <w:ind w:left="1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0"/>
        </w:tabs>
        <w:ind w:left="18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0"/>
        </w:tabs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0"/>
        </w:tabs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0"/>
        </w:tabs>
        <w:ind w:left="39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0"/>
        </w:tabs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0"/>
        </w:tabs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0"/>
        </w:tabs>
        <w:ind w:left="61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0"/>
        </w:tabs>
        <w:ind w:left="6860" w:hanging="360"/>
      </w:pPr>
      <w:rPr>
        <w:rFonts w:ascii="Wingdings" w:hAnsi="Wingdings" w:hint="default"/>
      </w:rPr>
    </w:lvl>
  </w:abstractNum>
  <w:abstractNum w:abstractNumId="3">
    <w:nsid w:val="5CD53196"/>
    <w:multiLevelType w:val="singleLevel"/>
    <w:tmpl w:val="FE1E8FA4"/>
    <w:lvl w:ilvl="0">
      <w:start w:val="1"/>
      <w:numFmt w:val="decimal"/>
      <w:lvlText w:val="%1."/>
      <w:legacy w:legacy="1" w:legacySpace="0" w:legacyIndent="620"/>
      <w:lvlJc w:val="left"/>
      <w:rPr>
        <w:rFonts w:ascii="Times New Roman" w:hAnsi="Times New Roman" w:cs="Times New Roman" w:hint="default"/>
      </w:rPr>
    </w:lvl>
  </w:abstractNum>
  <w:abstractNum w:abstractNumId="4">
    <w:nsid w:val="767067CA"/>
    <w:multiLevelType w:val="singleLevel"/>
    <w:tmpl w:val="E27C4DF8"/>
    <w:lvl w:ilvl="0">
      <w:start w:val="9"/>
      <w:numFmt w:val="decimal"/>
      <w:lvlText w:val="%1."/>
      <w:legacy w:legacy="1" w:legacySpace="0" w:legacyIndent="620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0C3"/>
    <w:rsid w:val="000120FB"/>
    <w:rsid w:val="00013F71"/>
    <w:rsid w:val="00021D86"/>
    <w:rsid w:val="00023BFE"/>
    <w:rsid w:val="000327C7"/>
    <w:rsid w:val="000330B1"/>
    <w:rsid w:val="00051F0E"/>
    <w:rsid w:val="00056B6A"/>
    <w:rsid w:val="00060468"/>
    <w:rsid w:val="00066665"/>
    <w:rsid w:val="00066962"/>
    <w:rsid w:val="00080239"/>
    <w:rsid w:val="000B29A9"/>
    <w:rsid w:val="000C15DB"/>
    <w:rsid w:val="000C480E"/>
    <w:rsid w:val="000D047E"/>
    <w:rsid w:val="000D3C65"/>
    <w:rsid w:val="000E14EA"/>
    <w:rsid w:val="00102681"/>
    <w:rsid w:val="0011363D"/>
    <w:rsid w:val="00114EBC"/>
    <w:rsid w:val="001173E1"/>
    <w:rsid w:val="00122C65"/>
    <w:rsid w:val="001255EA"/>
    <w:rsid w:val="00125B5E"/>
    <w:rsid w:val="0013202D"/>
    <w:rsid w:val="001354A5"/>
    <w:rsid w:val="00142B6E"/>
    <w:rsid w:val="0014621F"/>
    <w:rsid w:val="00146FBB"/>
    <w:rsid w:val="001479BE"/>
    <w:rsid w:val="00157212"/>
    <w:rsid w:val="00173EEC"/>
    <w:rsid w:val="0018123B"/>
    <w:rsid w:val="001820D7"/>
    <w:rsid w:val="001839EC"/>
    <w:rsid w:val="001863B5"/>
    <w:rsid w:val="00195E5E"/>
    <w:rsid w:val="001A062E"/>
    <w:rsid w:val="001A5AB8"/>
    <w:rsid w:val="001B2345"/>
    <w:rsid w:val="001B789F"/>
    <w:rsid w:val="001C6984"/>
    <w:rsid w:val="001D71D6"/>
    <w:rsid w:val="001E058D"/>
    <w:rsid w:val="001F12D5"/>
    <w:rsid w:val="001F1A2A"/>
    <w:rsid w:val="002000C2"/>
    <w:rsid w:val="00203E54"/>
    <w:rsid w:val="00204A95"/>
    <w:rsid w:val="0020756F"/>
    <w:rsid w:val="00216452"/>
    <w:rsid w:val="00220A6C"/>
    <w:rsid w:val="002302C7"/>
    <w:rsid w:val="00233E59"/>
    <w:rsid w:val="0024585E"/>
    <w:rsid w:val="00252341"/>
    <w:rsid w:val="00253DED"/>
    <w:rsid w:val="00256C39"/>
    <w:rsid w:val="00257763"/>
    <w:rsid w:val="002613B2"/>
    <w:rsid w:val="00264765"/>
    <w:rsid w:val="002670DA"/>
    <w:rsid w:val="00272403"/>
    <w:rsid w:val="002758CD"/>
    <w:rsid w:val="002844A8"/>
    <w:rsid w:val="00285C41"/>
    <w:rsid w:val="00286F4B"/>
    <w:rsid w:val="00290AC7"/>
    <w:rsid w:val="002A3D8E"/>
    <w:rsid w:val="002B1542"/>
    <w:rsid w:val="002B37E2"/>
    <w:rsid w:val="002C67F5"/>
    <w:rsid w:val="002D58E9"/>
    <w:rsid w:val="002D6CCC"/>
    <w:rsid w:val="002E3CC2"/>
    <w:rsid w:val="002F1094"/>
    <w:rsid w:val="002F4D39"/>
    <w:rsid w:val="002F5D7E"/>
    <w:rsid w:val="003149AC"/>
    <w:rsid w:val="0031749C"/>
    <w:rsid w:val="003236E9"/>
    <w:rsid w:val="00336748"/>
    <w:rsid w:val="00341F7C"/>
    <w:rsid w:val="00357363"/>
    <w:rsid w:val="00360E84"/>
    <w:rsid w:val="003631CE"/>
    <w:rsid w:val="00363BFC"/>
    <w:rsid w:val="00370348"/>
    <w:rsid w:val="00370E56"/>
    <w:rsid w:val="0037456E"/>
    <w:rsid w:val="003749AE"/>
    <w:rsid w:val="00375DF3"/>
    <w:rsid w:val="0039161A"/>
    <w:rsid w:val="00392B5A"/>
    <w:rsid w:val="003B68E1"/>
    <w:rsid w:val="003C31BF"/>
    <w:rsid w:val="003D023F"/>
    <w:rsid w:val="003D4146"/>
    <w:rsid w:val="003D6858"/>
    <w:rsid w:val="003E443A"/>
    <w:rsid w:val="003E5231"/>
    <w:rsid w:val="003E696F"/>
    <w:rsid w:val="003F273F"/>
    <w:rsid w:val="003F4FF4"/>
    <w:rsid w:val="004178BC"/>
    <w:rsid w:val="004357F6"/>
    <w:rsid w:val="004372A0"/>
    <w:rsid w:val="004432B8"/>
    <w:rsid w:val="0045018B"/>
    <w:rsid w:val="004565CC"/>
    <w:rsid w:val="00474D43"/>
    <w:rsid w:val="0049443B"/>
    <w:rsid w:val="00496332"/>
    <w:rsid w:val="004A0B3E"/>
    <w:rsid w:val="004A0D05"/>
    <w:rsid w:val="004B151E"/>
    <w:rsid w:val="004B209D"/>
    <w:rsid w:val="004B2465"/>
    <w:rsid w:val="004B52DC"/>
    <w:rsid w:val="004B5A30"/>
    <w:rsid w:val="004B5E67"/>
    <w:rsid w:val="004C424E"/>
    <w:rsid w:val="004C46C0"/>
    <w:rsid w:val="004C4FA4"/>
    <w:rsid w:val="004C67F7"/>
    <w:rsid w:val="004C7B08"/>
    <w:rsid w:val="004D4D28"/>
    <w:rsid w:val="004E13FC"/>
    <w:rsid w:val="004E5BF1"/>
    <w:rsid w:val="004E7062"/>
    <w:rsid w:val="004F0380"/>
    <w:rsid w:val="004F0FFD"/>
    <w:rsid w:val="004F2485"/>
    <w:rsid w:val="0050778C"/>
    <w:rsid w:val="00507B39"/>
    <w:rsid w:val="0051005F"/>
    <w:rsid w:val="00512DEC"/>
    <w:rsid w:val="00534BED"/>
    <w:rsid w:val="00535235"/>
    <w:rsid w:val="00535C62"/>
    <w:rsid w:val="00537FA2"/>
    <w:rsid w:val="00540999"/>
    <w:rsid w:val="00552A05"/>
    <w:rsid w:val="0055458F"/>
    <w:rsid w:val="00555C8D"/>
    <w:rsid w:val="00557523"/>
    <w:rsid w:val="0056251D"/>
    <w:rsid w:val="00563296"/>
    <w:rsid w:val="005770E0"/>
    <w:rsid w:val="0057762B"/>
    <w:rsid w:val="00577EBE"/>
    <w:rsid w:val="00581988"/>
    <w:rsid w:val="00582F14"/>
    <w:rsid w:val="00587B14"/>
    <w:rsid w:val="005A28EB"/>
    <w:rsid w:val="005B34A7"/>
    <w:rsid w:val="005D0940"/>
    <w:rsid w:val="005D6BF6"/>
    <w:rsid w:val="005D7D0C"/>
    <w:rsid w:val="005E24AE"/>
    <w:rsid w:val="006111B1"/>
    <w:rsid w:val="00616A39"/>
    <w:rsid w:val="006235A8"/>
    <w:rsid w:val="00650191"/>
    <w:rsid w:val="006506C8"/>
    <w:rsid w:val="006534A7"/>
    <w:rsid w:val="00653B6C"/>
    <w:rsid w:val="00666E4E"/>
    <w:rsid w:val="00685217"/>
    <w:rsid w:val="00687ABE"/>
    <w:rsid w:val="006A3E05"/>
    <w:rsid w:val="006A4B65"/>
    <w:rsid w:val="006A6AA9"/>
    <w:rsid w:val="006A77B1"/>
    <w:rsid w:val="006B132D"/>
    <w:rsid w:val="006B63A2"/>
    <w:rsid w:val="006C5E2D"/>
    <w:rsid w:val="006C6124"/>
    <w:rsid w:val="006D060E"/>
    <w:rsid w:val="006D1C40"/>
    <w:rsid w:val="006E3074"/>
    <w:rsid w:val="006E3ADB"/>
    <w:rsid w:val="006E6225"/>
    <w:rsid w:val="006E6574"/>
    <w:rsid w:val="006E6C9E"/>
    <w:rsid w:val="006E71B1"/>
    <w:rsid w:val="006F3898"/>
    <w:rsid w:val="006F7258"/>
    <w:rsid w:val="00702964"/>
    <w:rsid w:val="00715804"/>
    <w:rsid w:val="007236D0"/>
    <w:rsid w:val="00732DB0"/>
    <w:rsid w:val="0073511F"/>
    <w:rsid w:val="007366A2"/>
    <w:rsid w:val="007438A1"/>
    <w:rsid w:val="007517CC"/>
    <w:rsid w:val="00764C3F"/>
    <w:rsid w:val="00765D65"/>
    <w:rsid w:val="007908CB"/>
    <w:rsid w:val="00795C18"/>
    <w:rsid w:val="00795E75"/>
    <w:rsid w:val="00796097"/>
    <w:rsid w:val="007A533A"/>
    <w:rsid w:val="007A7666"/>
    <w:rsid w:val="007B62CD"/>
    <w:rsid w:val="007C20C7"/>
    <w:rsid w:val="007C43B9"/>
    <w:rsid w:val="007D59C2"/>
    <w:rsid w:val="007D600D"/>
    <w:rsid w:val="007E57AD"/>
    <w:rsid w:val="007F3123"/>
    <w:rsid w:val="007F413F"/>
    <w:rsid w:val="007F65FA"/>
    <w:rsid w:val="007F7436"/>
    <w:rsid w:val="00802DC2"/>
    <w:rsid w:val="0081031D"/>
    <w:rsid w:val="00815360"/>
    <w:rsid w:val="00821059"/>
    <w:rsid w:val="00837E26"/>
    <w:rsid w:val="0084595F"/>
    <w:rsid w:val="00846653"/>
    <w:rsid w:val="0084681E"/>
    <w:rsid w:val="0085582A"/>
    <w:rsid w:val="00865416"/>
    <w:rsid w:val="00873A54"/>
    <w:rsid w:val="00875F09"/>
    <w:rsid w:val="008A6BBD"/>
    <w:rsid w:val="008B6CDA"/>
    <w:rsid w:val="008C2319"/>
    <w:rsid w:val="008C4288"/>
    <w:rsid w:val="008C5E15"/>
    <w:rsid w:val="008C76C9"/>
    <w:rsid w:val="008D16B0"/>
    <w:rsid w:val="008D5277"/>
    <w:rsid w:val="008F0C43"/>
    <w:rsid w:val="008F2EB1"/>
    <w:rsid w:val="0090210D"/>
    <w:rsid w:val="00920832"/>
    <w:rsid w:val="00923F5D"/>
    <w:rsid w:val="009262A3"/>
    <w:rsid w:val="009277FB"/>
    <w:rsid w:val="0093088C"/>
    <w:rsid w:val="009329E5"/>
    <w:rsid w:val="0094031D"/>
    <w:rsid w:val="00947B5E"/>
    <w:rsid w:val="00955E4E"/>
    <w:rsid w:val="009572C1"/>
    <w:rsid w:val="00975722"/>
    <w:rsid w:val="00975C63"/>
    <w:rsid w:val="00976D78"/>
    <w:rsid w:val="0098519E"/>
    <w:rsid w:val="00992620"/>
    <w:rsid w:val="009952D0"/>
    <w:rsid w:val="009A2551"/>
    <w:rsid w:val="009A5BFF"/>
    <w:rsid w:val="009C7537"/>
    <w:rsid w:val="009E25D1"/>
    <w:rsid w:val="009F1C35"/>
    <w:rsid w:val="009F5A96"/>
    <w:rsid w:val="00A00F14"/>
    <w:rsid w:val="00A1169E"/>
    <w:rsid w:val="00A376F5"/>
    <w:rsid w:val="00A411F2"/>
    <w:rsid w:val="00A43176"/>
    <w:rsid w:val="00A45D66"/>
    <w:rsid w:val="00A46772"/>
    <w:rsid w:val="00A47EE1"/>
    <w:rsid w:val="00A5504C"/>
    <w:rsid w:val="00A55437"/>
    <w:rsid w:val="00A5754C"/>
    <w:rsid w:val="00A61AC4"/>
    <w:rsid w:val="00A62EDA"/>
    <w:rsid w:val="00A73192"/>
    <w:rsid w:val="00A758BD"/>
    <w:rsid w:val="00A84390"/>
    <w:rsid w:val="00A91939"/>
    <w:rsid w:val="00A9623E"/>
    <w:rsid w:val="00AA204A"/>
    <w:rsid w:val="00AA7A16"/>
    <w:rsid w:val="00AB0571"/>
    <w:rsid w:val="00AB4E35"/>
    <w:rsid w:val="00AB50DC"/>
    <w:rsid w:val="00AC0856"/>
    <w:rsid w:val="00AD067C"/>
    <w:rsid w:val="00AD5643"/>
    <w:rsid w:val="00AD78E0"/>
    <w:rsid w:val="00AE1834"/>
    <w:rsid w:val="00AE74E1"/>
    <w:rsid w:val="00AF2B44"/>
    <w:rsid w:val="00AF2E9F"/>
    <w:rsid w:val="00AF49BB"/>
    <w:rsid w:val="00B016BE"/>
    <w:rsid w:val="00B115C7"/>
    <w:rsid w:val="00B11F4D"/>
    <w:rsid w:val="00B230C3"/>
    <w:rsid w:val="00B264EA"/>
    <w:rsid w:val="00B266FA"/>
    <w:rsid w:val="00B303F2"/>
    <w:rsid w:val="00B32EAF"/>
    <w:rsid w:val="00B43455"/>
    <w:rsid w:val="00B44487"/>
    <w:rsid w:val="00B46D4F"/>
    <w:rsid w:val="00B543E5"/>
    <w:rsid w:val="00B602E1"/>
    <w:rsid w:val="00B75800"/>
    <w:rsid w:val="00B86E35"/>
    <w:rsid w:val="00B908FB"/>
    <w:rsid w:val="00B96543"/>
    <w:rsid w:val="00B973C7"/>
    <w:rsid w:val="00BA3BCD"/>
    <w:rsid w:val="00BA4AC6"/>
    <w:rsid w:val="00BB514A"/>
    <w:rsid w:val="00BC3345"/>
    <w:rsid w:val="00BC5D6F"/>
    <w:rsid w:val="00BD0B29"/>
    <w:rsid w:val="00BD1E3C"/>
    <w:rsid w:val="00BD4270"/>
    <w:rsid w:val="00BE11B1"/>
    <w:rsid w:val="00BE4020"/>
    <w:rsid w:val="00BE5F92"/>
    <w:rsid w:val="00BF3303"/>
    <w:rsid w:val="00C014AC"/>
    <w:rsid w:val="00C040B3"/>
    <w:rsid w:val="00C11AF5"/>
    <w:rsid w:val="00C12107"/>
    <w:rsid w:val="00C16153"/>
    <w:rsid w:val="00C35DD6"/>
    <w:rsid w:val="00C36D57"/>
    <w:rsid w:val="00C56EB7"/>
    <w:rsid w:val="00C66B91"/>
    <w:rsid w:val="00C71807"/>
    <w:rsid w:val="00C7303F"/>
    <w:rsid w:val="00C747F6"/>
    <w:rsid w:val="00C80604"/>
    <w:rsid w:val="00C82223"/>
    <w:rsid w:val="00C864D1"/>
    <w:rsid w:val="00C920B3"/>
    <w:rsid w:val="00CC4042"/>
    <w:rsid w:val="00CD50AD"/>
    <w:rsid w:val="00CF1052"/>
    <w:rsid w:val="00CF6051"/>
    <w:rsid w:val="00D15FD9"/>
    <w:rsid w:val="00D22ECF"/>
    <w:rsid w:val="00D23150"/>
    <w:rsid w:val="00D52E76"/>
    <w:rsid w:val="00D53642"/>
    <w:rsid w:val="00D552A5"/>
    <w:rsid w:val="00D66DCF"/>
    <w:rsid w:val="00D71DBF"/>
    <w:rsid w:val="00D8195B"/>
    <w:rsid w:val="00D850C2"/>
    <w:rsid w:val="00D86C91"/>
    <w:rsid w:val="00D93285"/>
    <w:rsid w:val="00DB0484"/>
    <w:rsid w:val="00DB1020"/>
    <w:rsid w:val="00DC2BCF"/>
    <w:rsid w:val="00DC76DD"/>
    <w:rsid w:val="00DD07B0"/>
    <w:rsid w:val="00DD1B06"/>
    <w:rsid w:val="00DD73A1"/>
    <w:rsid w:val="00DE0CE4"/>
    <w:rsid w:val="00DE40C6"/>
    <w:rsid w:val="00DE5A2C"/>
    <w:rsid w:val="00DE7897"/>
    <w:rsid w:val="00DF1D82"/>
    <w:rsid w:val="00E04095"/>
    <w:rsid w:val="00E063B7"/>
    <w:rsid w:val="00E1180A"/>
    <w:rsid w:val="00E14924"/>
    <w:rsid w:val="00E24AF1"/>
    <w:rsid w:val="00E24FE6"/>
    <w:rsid w:val="00E34356"/>
    <w:rsid w:val="00E35D3F"/>
    <w:rsid w:val="00E37495"/>
    <w:rsid w:val="00E5289D"/>
    <w:rsid w:val="00E64070"/>
    <w:rsid w:val="00E649CE"/>
    <w:rsid w:val="00E758CE"/>
    <w:rsid w:val="00E82BAE"/>
    <w:rsid w:val="00E84275"/>
    <w:rsid w:val="00E90BEF"/>
    <w:rsid w:val="00E92306"/>
    <w:rsid w:val="00E95683"/>
    <w:rsid w:val="00E963DD"/>
    <w:rsid w:val="00EB05B0"/>
    <w:rsid w:val="00EC3600"/>
    <w:rsid w:val="00EC5FC8"/>
    <w:rsid w:val="00ED345B"/>
    <w:rsid w:val="00ED5CE5"/>
    <w:rsid w:val="00EE211A"/>
    <w:rsid w:val="00EE3945"/>
    <w:rsid w:val="00EF38E7"/>
    <w:rsid w:val="00EF4CF8"/>
    <w:rsid w:val="00F0037A"/>
    <w:rsid w:val="00F051D4"/>
    <w:rsid w:val="00F061BB"/>
    <w:rsid w:val="00F12FAB"/>
    <w:rsid w:val="00F152AB"/>
    <w:rsid w:val="00F23099"/>
    <w:rsid w:val="00F33992"/>
    <w:rsid w:val="00F357B2"/>
    <w:rsid w:val="00F43B1C"/>
    <w:rsid w:val="00F516B1"/>
    <w:rsid w:val="00F56DEF"/>
    <w:rsid w:val="00F574F7"/>
    <w:rsid w:val="00F6290A"/>
    <w:rsid w:val="00F66E81"/>
    <w:rsid w:val="00F75857"/>
    <w:rsid w:val="00F91A87"/>
    <w:rsid w:val="00F9453C"/>
    <w:rsid w:val="00FA2172"/>
    <w:rsid w:val="00FA3C2A"/>
    <w:rsid w:val="00FB585F"/>
    <w:rsid w:val="00FF147E"/>
    <w:rsid w:val="00FF7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Для штампов"/>
    <w:qFormat/>
    <w:rsid w:val="00B86E35"/>
    <w:pPr>
      <w:spacing w:after="200" w:line="276" w:lineRule="auto"/>
      <w:jc w:val="center"/>
    </w:pPr>
    <w:rPr>
      <w:rFonts w:ascii="ISOCPEUR" w:hAnsi="ISOCPEUR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C424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E6574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4">
    <w:name w:val="Верхний колонтитул Знак"/>
    <w:link w:val="a3"/>
    <w:locked/>
    <w:rsid w:val="006E6574"/>
    <w:rPr>
      <w:sz w:val="22"/>
      <w:lang w:val="x-none" w:eastAsia="en-US"/>
    </w:rPr>
  </w:style>
  <w:style w:type="paragraph" w:styleId="a5">
    <w:name w:val="footer"/>
    <w:basedOn w:val="a"/>
    <w:link w:val="a6"/>
    <w:rsid w:val="006E6574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6">
    <w:name w:val="Нижний колонтитул Знак"/>
    <w:link w:val="a5"/>
    <w:locked/>
    <w:rsid w:val="006E6574"/>
    <w:rPr>
      <w:sz w:val="22"/>
      <w:lang w:val="x-none" w:eastAsia="en-US"/>
    </w:rPr>
  </w:style>
  <w:style w:type="paragraph" w:styleId="a7">
    <w:name w:val="Balloon Text"/>
    <w:basedOn w:val="a"/>
    <w:link w:val="a8"/>
    <w:semiHidden/>
    <w:rsid w:val="004432B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semiHidden/>
    <w:locked/>
    <w:rsid w:val="004432B8"/>
    <w:rPr>
      <w:rFonts w:ascii="Tahoma" w:hAnsi="Tahoma"/>
      <w:sz w:val="16"/>
      <w:lang w:val="x-none" w:eastAsia="en-US"/>
    </w:rPr>
  </w:style>
  <w:style w:type="paragraph" w:customStyle="1" w:styleId="11">
    <w:name w:val="Без интервала1"/>
    <w:rsid w:val="00B86E35"/>
    <w:pPr>
      <w:jc w:val="center"/>
    </w:pPr>
    <w:rPr>
      <w:rFonts w:ascii="ISOCPEUR" w:hAnsi="ISOCPEUR"/>
      <w:sz w:val="28"/>
      <w:szCs w:val="22"/>
      <w:lang w:eastAsia="en-US"/>
    </w:rPr>
  </w:style>
  <w:style w:type="paragraph" w:customStyle="1" w:styleId="a9">
    <w:name w:val="БТИ Основной текст"/>
    <w:basedOn w:val="a"/>
    <w:link w:val="aa"/>
    <w:rsid w:val="00B115C7"/>
    <w:pPr>
      <w:spacing w:after="0"/>
      <w:ind w:left="567" w:right="482" w:firstLine="567"/>
      <w:jc w:val="both"/>
    </w:pPr>
    <w:rPr>
      <w:sz w:val="24"/>
      <w:lang w:val="en-US"/>
    </w:rPr>
  </w:style>
  <w:style w:type="character" w:styleId="ab">
    <w:name w:val="Hyperlink"/>
    <w:rsid w:val="00B86E35"/>
    <w:rPr>
      <w:rFonts w:cs="Times New Roman"/>
      <w:color w:val="0000FF"/>
      <w:u w:val="single"/>
    </w:rPr>
  </w:style>
  <w:style w:type="character" w:customStyle="1" w:styleId="aa">
    <w:name w:val="БТИ Основной текст Знак"/>
    <w:link w:val="a9"/>
    <w:locked/>
    <w:rsid w:val="00B115C7"/>
    <w:rPr>
      <w:rFonts w:ascii="ISOCPEUR" w:hAnsi="ISOCPEUR"/>
      <w:sz w:val="22"/>
      <w:lang w:val="en-US" w:eastAsia="en-US"/>
    </w:rPr>
  </w:style>
  <w:style w:type="paragraph" w:customStyle="1" w:styleId="ac">
    <w:name w:val="БТИ Основной"/>
    <w:basedOn w:val="a9"/>
    <w:link w:val="ad"/>
    <w:rsid w:val="00CD50AD"/>
    <w:rPr>
      <w:lang w:val="ru-RU"/>
    </w:rPr>
  </w:style>
  <w:style w:type="table" w:styleId="ae">
    <w:name w:val="Table Grid"/>
    <w:basedOn w:val="a1"/>
    <w:rsid w:val="00EE39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БТИ Основной Знак"/>
    <w:link w:val="ac"/>
    <w:locked/>
    <w:rsid w:val="00CD50AD"/>
    <w:rPr>
      <w:rFonts w:ascii="ISOCPEUR" w:hAnsi="ISOCPEUR" w:cs="Times New Roman"/>
      <w:sz w:val="22"/>
      <w:szCs w:val="22"/>
      <w:lang w:val="en-US" w:eastAsia="en-US"/>
    </w:rPr>
  </w:style>
  <w:style w:type="paragraph" w:styleId="3">
    <w:name w:val="Body Text Indent 3"/>
    <w:basedOn w:val="a"/>
    <w:rsid w:val="00AF49BB"/>
    <w:pPr>
      <w:overflowPunct w:val="0"/>
      <w:autoSpaceDE w:val="0"/>
      <w:autoSpaceDN w:val="0"/>
      <w:adjustRightInd w:val="0"/>
      <w:spacing w:after="120" w:line="240" w:lineRule="auto"/>
      <w:ind w:left="283"/>
      <w:jc w:val="left"/>
      <w:textAlignment w:val="baseline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12">
    <w:name w:val="Абзац списка1"/>
    <w:basedOn w:val="a"/>
    <w:rsid w:val="00EF4CF8"/>
    <w:pPr>
      <w:ind w:left="720"/>
      <w:contextualSpacing/>
    </w:pPr>
  </w:style>
  <w:style w:type="character" w:customStyle="1" w:styleId="10">
    <w:name w:val="Заголовок 1 Знак"/>
    <w:link w:val="1"/>
    <w:rsid w:val="004C424E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Style23">
    <w:name w:val="Style23"/>
    <w:basedOn w:val="a"/>
    <w:uiPriority w:val="99"/>
    <w:rsid w:val="00815360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83">
    <w:name w:val="Font Style83"/>
    <w:uiPriority w:val="99"/>
    <w:rsid w:val="00815360"/>
    <w:rPr>
      <w:rFonts w:ascii="Times New Roman" w:hAnsi="Times New Roman" w:cs="Times New Roman"/>
      <w:sz w:val="20"/>
      <w:szCs w:val="20"/>
    </w:rPr>
  </w:style>
  <w:style w:type="paragraph" w:customStyle="1" w:styleId="Style18">
    <w:name w:val="Style18"/>
    <w:basedOn w:val="a"/>
    <w:uiPriority w:val="99"/>
    <w:rsid w:val="00815360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DD1B06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DD1B06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5">
    <w:name w:val="Style65"/>
    <w:basedOn w:val="a"/>
    <w:uiPriority w:val="99"/>
    <w:rsid w:val="00DD1B06"/>
    <w:pPr>
      <w:widowControl w:val="0"/>
      <w:autoSpaceDE w:val="0"/>
      <w:autoSpaceDN w:val="0"/>
      <w:adjustRightInd w:val="0"/>
      <w:spacing w:after="0" w:line="274" w:lineRule="exact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3D6858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82">
    <w:name w:val="Font Style82"/>
    <w:uiPriority w:val="99"/>
    <w:rsid w:val="003D6858"/>
    <w:rPr>
      <w:rFonts w:ascii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Для штампов"/>
    <w:qFormat/>
    <w:rsid w:val="00B86E35"/>
    <w:pPr>
      <w:spacing w:after="200" w:line="276" w:lineRule="auto"/>
      <w:jc w:val="center"/>
    </w:pPr>
    <w:rPr>
      <w:rFonts w:ascii="ISOCPEUR" w:hAnsi="ISOCPEUR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C424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E6574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4">
    <w:name w:val="Верхний колонтитул Знак"/>
    <w:link w:val="a3"/>
    <w:locked/>
    <w:rsid w:val="006E6574"/>
    <w:rPr>
      <w:sz w:val="22"/>
      <w:lang w:val="x-none" w:eastAsia="en-US"/>
    </w:rPr>
  </w:style>
  <w:style w:type="paragraph" w:styleId="a5">
    <w:name w:val="footer"/>
    <w:basedOn w:val="a"/>
    <w:link w:val="a6"/>
    <w:rsid w:val="006E6574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6">
    <w:name w:val="Нижний колонтитул Знак"/>
    <w:link w:val="a5"/>
    <w:locked/>
    <w:rsid w:val="006E6574"/>
    <w:rPr>
      <w:sz w:val="22"/>
      <w:lang w:val="x-none" w:eastAsia="en-US"/>
    </w:rPr>
  </w:style>
  <w:style w:type="paragraph" w:styleId="a7">
    <w:name w:val="Balloon Text"/>
    <w:basedOn w:val="a"/>
    <w:link w:val="a8"/>
    <w:semiHidden/>
    <w:rsid w:val="004432B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semiHidden/>
    <w:locked/>
    <w:rsid w:val="004432B8"/>
    <w:rPr>
      <w:rFonts w:ascii="Tahoma" w:hAnsi="Tahoma"/>
      <w:sz w:val="16"/>
      <w:lang w:val="x-none" w:eastAsia="en-US"/>
    </w:rPr>
  </w:style>
  <w:style w:type="paragraph" w:customStyle="1" w:styleId="11">
    <w:name w:val="Без интервала1"/>
    <w:rsid w:val="00B86E35"/>
    <w:pPr>
      <w:jc w:val="center"/>
    </w:pPr>
    <w:rPr>
      <w:rFonts w:ascii="ISOCPEUR" w:hAnsi="ISOCPEUR"/>
      <w:sz w:val="28"/>
      <w:szCs w:val="22"/>
      <w:lang w:eastAsia="en-US"/>
    </w:rPr>
  </w:style>
  <w:style w:type="paragraph" w:customStyle="1" w:styleId="a9">
    <w:name w:val="БТИ Основной текст"/>
    <w:basedOn w:val="a"/>
    <w:link w:val="aa"/>
    <w:rsid w:val="00B115C7"/>
    <w:pPr>
      <w:spacing w:after="0"/>
      <w:ind w:left="567" w:right="482" w:firstLine="567"/>
      <w:jc w:val="both"/>
    </w:pPr>
    <w:rPr>
      <w:sz w:val="24"/>
      <w:lang w:val="en-US"/>
    </w:rPr>
  </w:style>
  <w:style w:type="character" w:styleId="ab">
    <w:name w:val="Hyperlink"/>
    <w:rsid w:val="00B86E35"/>
    <w:rPr>
      <w:rFonts w:cs="Times New Roman"/>
      <w:color w:val="0000FF"/>
      <w:u w:val="single"/>
    </w:rPr>
  </w:style>
  <w:style w:type="character" w:customStyle="1" w:styleId="aa">
    <w:name w:val="БТИ Основной текст Знак"/>
    <w:link w:val="a9"/>
    <w:locked/>
    <w:rsid w:val="00B115C7"/>
    <w:rPr>
      <w:rFonts w:ascii="ISOCPEUR" w:hAnsi="ISOCPEUR"/>
      <w:sz w:val="22"/>
      <w:lang w:val="en-US" w:eastAsia="en-US"/>
    </w:rPr>
  </w:style>
  <w:style w:type="paragraph" w:customStyle="1" w:styleId="ac">
    <w:name w:val="БТИ Основной"/>
    <w:basedOn w:val="a9"/>
    <w:link w:val="ad"/>
    <w:rsid w:val="00CD50AD"/>
    <w:rPr>
      <w:lang w:val="ru-RU"/>
    </w:rPr>
  </w:style>
  <w:style w:type="table" w:styleId="ae">
    <w:name w:val="Table Grid"/>
    <w:basedOn w:val="a1"/>
    <w:rsid w:val="00EE39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БТИ Основной Знак"/>
    <w:link w:val="ac"/>
    <w:locked/>
    <w:rsid w:val="00CD50AD"/>
    <w:rPr>
      <w:rFonts w:ascii="ISOCPEUR" w:hAnsi="ISOCPEUR" w:cs="Times New Roman"/>
      <w:sz w:val="22"/>
      <w:szCs w:val="22"/>
      <w:lang w:val="en-US" w:eastAsia="en-US"/>
    </w:rPr>
  </w:style>
  <w:style w:type="paragraph" w:styleId="3">
    <w:name w:val="Body Text Indent 3"/>
    <w:basedOn w:val="a"/>
    <w:rsid w:val="00AF49BB"/>
    <w:pPr>
      <w:overflowPunct w:val="0"/>
      <w:autoSpaceDE w:val="0"/>
      <w:autoSpaceDN w:val="0"/>
      <w:adjustRightInd w:val="0"/>
      <w:spacing w:after="120" w:line="240" w:lineRule="auto"/>
      <w:ind w:left="283"/>
      <w:jc w:val="left"/>
      <w:textAlignment w:val="baseline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12">
    <w:name w:val="Абзац списка1"/>
    <w:basedOn w:val="a"/>
    <w:rsid w:val="00EF4CF8"/>
    <w:pPr>
      <w:ind w:left="720"/>
      <w:contextualSpacing/>
    </w:pPr>
  </w:style>
  <w:style w:type="character" w:customStyle="1" w:styleId="10">
    <w:name w:val="Заголовок 1 Знак"/>
    <w:link w:val="1"/>
    <w:rsid w:val="004C424E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Style23">
    <w:name w:val="Style23"/>
    <w:basedOn w:val="a"/>
    <w:uiPriority w:val="99"/>
    <w:rsid w:val="00815360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83">
    <w:name w:val="Font Style83"/>
    <w:uiPriority w:val="99"/>
    <w:rsid w:val="00815360"/>
    <w:rPr>
      <w:rFonts w:ascii="Times New Roman" w:hAnsi="Times New Roman" w:cs="Times New Roman"/>
      <w:sz w:val="20"/>
      <w:szCs w:val="20"/>
    </w:rPr>
  </w:style>
  <w:style w:type="paragraph" w:customStyle="1" w:styleId="Style18">
    <w:name w:val="Style18"/>
    <w:basedOn w:val="a"/>
    <w:uiPriority w:val="99"/>
    <w:rsid w:val="00815360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DD1B06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DD1B06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5">
    <w:name w:val="Style65"/>
    <w:basedOn w:val="a"/>
    <w:uiPriority w:val="99"/>
    <w:rsid w:val="00DD1B06"/>
    <w:pPr>
      <w:widowControl w:val="0"/>
      <w:autoSpaceDE w:val="0"/>
      <w:autoSpaceDN w:val="0"/>
      <w:adjustRightInd w:val="0"/>
      <w:spacing w:after="0" w:line="274" w:lineRule="exact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3D6858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82">
    <w:name w:val="Font Style82"/>
    <w:uiPriority w:val="99"/>
    <w:rsid w:val="003D6858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-&#1058;&#1072;&#1090;&#1100;&#1103;&#1085;&#1072;\1-&#1056;&#1072;&#1073;&#1086;&#1090;&#1072;\&#1055;&#1056;&#1054;&#1045;&#1050;&#1058;&#1067;\&#1055;&#1054;-013-12%20&#1047;&#1077;&#1088;&#1085;&#1086;&#1093;&#1088;&#1072;&#1085;&#1080;&#1083;&#1080;&#1097;&#1077;\1-&#1055;&#1047;&#1059;-&#1040;&#1056;-&#1055;&#1054;&#1057;\&#1058;&#1077;&#1082;&#1089;&#1090;&#1086;&#1074;&#1072;&#1103;-&#1055;&#1054;&#105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970B7-D202-4DCA-8251-565C1C4CC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Текстовая-ПОС.dot</Template>
  <TotalTime>24</TotalTime>
  <Pages>4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Poluektova</dc:creator>
  <cp:lastModifiedBy>Шацких Екатерина</cp:lastModifiedBy>
  <cp:revision>7</cp:revision>
  <cp:lastPrinted>2023-07-31T12:46:00Z</cp:lastPrinted>
  <dcterms:created xsi:type="dcterms:W3CDTF">2024-05-16T10:12:00Z</dcterms:created>
  <dcterms:modified xsi:type="dcterms:W3CDTF">2025-04-17T07:46:00Z</dcterms:modified>
</cp:coreProperties>
</file>